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5309" w14:textId="75A3A1B2" w:rsidR="00BA00AB" w:rsidRDefault="00A03D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Agnes SWAITH</w:t>
      </w:r>
      <w:r>
        <w:rPr>
          <w:rFonts w:cs="Times New Roman"/>
          <w:szCs w:val="24"/>
        </w:rPr>
        <w:t xml:space="preserve">      (d.1474-6)</w:t>
      </w:r>
    </w:p>
    <w:p w14:paraId="263F5DC8" w14:textId="1D0F21F8" w:rsidR="00A03D09" w:rsidRDefault="00A03D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Widow.</w:t>
      </w:r>
    </w:p>
    <w:p w14:paraId="7E7FA261" w14:textId="77777777" w:rsidR="00A03D09" w:rsidRDefault="00A03D09" w:rsidP="009139A6">
      <w:pPr>
        <w:pStyle w:val="NoSpacing"/>
        <w:rPr>
          <w:rFonts w:cs="Times New Roman"/>
          <w:szCs w:val="24"/>
        </w:rPr>
      </w:pPr>
    </w:p>
    <w:p w14:paraId="7595342C" w14:textId="77777777" w:rsidR="00A03D09" w:rsidRDefault="00A03D09" w:rsidP="009139A6">
      <w:pPr>
        <w:pStyle w:val="NoSpacing"/>
        <w:rPr>
          <w:rFonts w:cs="Times New Roman"/>
          <w:szCs w:val="24"/>
        </w:rPr>
      </w:pPr>
    </w:p>
    <w:p w14:paraId="203AAFEB" w14:textId="5F789F21" w:rsidR="00A03D09" w:rsidRDefault="00A03D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Jun.1474</w:t>
      </w:r>
      <w:r>
        <w:rPr>
          <w:rFonts w:cs="Times New Roman"/>
          <w:szCs w:val="24"/>
        </w:rPr>
        <w:tab/>
        <w:t>She made her Will.    (W.Y.R. p.161)</w:t>
      </w:r>
    </w:p>
    <w:p w14:paraId="3A053F5E" w14:textId="741AFCF5" w:rsidR="00A03D09" w:rsidRDefault="00A03D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Apr.1476</w:t>
      </w:r>
      <w:r>
        <w:rPr>
          <w:rFonts w:cs="Times New Roman"/>
          <w:szCs w:val="24"/>
        </w:rPr>
        <w:tab/>
        <w:t>Probate of her Will.  (ibid.)</w:t>
      </w:r>
    </w:p>
    <w:p w14:paraId="7270E947" w14:textId="77777777" w:rsidR="00A03D09" w:rsidRDefault="00A03D09" w:rsidP="009139A6">
      <w:pPr>
        <w:pStyle w:val="NoSpacing"/>
        <w:rPr>
          <w:rFonts w:cs="Times New Roman"/>
          <w:szCs w:val="24"/>
        </w:rPr>
      </w:pPr>
    </w:p>
    <w:p w14:paraId="00206D90" w14:textId="77777777" w:rsidR="00A03D09" w:rsidRDefault="00A03D09" w:rsidP="009139A6">
      <w:pPr>
        <w:pStyle w:val="NoSpacing"/>
        <w:rPr>
          <w:rFonts w:cs="Times New Roman"/>
          <w:szCs w:val="24"/>
        </w:rPr>
      </w:pPr>
    </w:p>
    <w:p w14:paraId="675A169C" w14:textId="6150ABE9" w:rsidR="00A03D09" w:rsidRPr="00A03D09" w:rsidRDefault="00A03D0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sectPr w:rsidR="00A03D09" w:rsidRPr="00A03D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4A8ED" w14:textId="77777777" w:rsidR="00A03D09" w:rsidRDefault="00A03D09" w:rsidP="009139A6">
      <w:r>
        <w:separator/>
      </w:r>
    </w:p>
  </w:endnote>
  <w:endnote w:type="continuationSeparator" w:id="0">
    <w:p w14:paraId="2F7CF841" w14:textId="77777777" w:rsidR="00A03D09" w:rsidRDefault="00A03D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520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94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950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4C2B" w14:textId="77777777" w:rsidR="00A03D09" w:rsidRDefault="00A03D09" w:rsidP="009139A6">
      <w:r>
        <w:separator/>
      </w:r>
    </w:p>
  </w:footnote>
  <w:footnote w:type="continuationSeparator" w:id="0">
    <w:p w14:paraId="26AF0932" w14:textId="77777777" w:rsidR="00A03D09" w:rsidRDefault="00A03D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CF9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079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C6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D09"/>
    <w:rsid w:val="000666E0"/>
    <w:rsid w:val="002510B7"/>
    <w:rsid w:val="005C130B"/>
    <w:rsid w:val="00826F5C"/>
    <w:rsid w:val="009139A6"/>
    <w:rsid w:val="009448BB"/>
    <w:rsid w:val="00947624"/>
    <w:rsid w:val="00A03D09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876D5"/>
  <w15:chartTrackingRefBased/>
  <w15:docId w15:val="{1138FB39-0312-4932-A7D0-88B87F2A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2023-10-19T18:00:00Z</dcterms:created>
  <dcterms:modified xsi:type="dcterms:W3CDTF">2023-10-19T18:04:00Z</dcterms:modified>
</cp:coreProperties>
</file>